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05F1E" w14:textId="7A6A86A7" w:rsidR="006B2F86" w:rsidRDefault="00B32504" w:rsidP="00E71FC3">
      <w:pPr>
        <w:pStyle w:val="NoSpacing"/>
      </w:pPr>
      <w:r>
        <w:rPr>
          <w:u w:val="single"/>
        </w:rPr>
        <w:t>John SOMERCOTE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63BCAE33" w14:textId="3A04F0F2" w:rsidR="00B32504" w:rsidRDefault="00B32504" w:rsidP="00E71FC3">
      <w:pPr>
        <w:pStyle w:val="NoSpacing"/>
      </w:pPr>
      <w:r>
        <w:t>Clerk.</w:t>
      </w:r>
    </w:p>
    <w:p w14:paraId="6A9C4A14" w14:textId="08D2DD20" w:rsidR="00B32504" w:rsidRDefault="00B32504" w:rsidP="00E71FC3">
      <w:pPr>
        <w:pStyle w:val="NoSpacing"/>
      </w:pPr>
    </w:p>
    <w:p w14:paraId="1C79D1C5" w14:textId="08712E70" w:rsidR="00B32504" w:rsidRDefault="00B32504" w:rsidP="00E71FC3">
      <w:pPr>
        <w:pStyle w:val="NoSpacing"/>
      </w:pPr>
    </w:p>
    <w:p w14:paraId="790F372E" w14:textId="28343543" w:rsidR="00B32504" w:rsidRDefault="00B32504" w:rsidP="00E71FC3">
      <w:pPr>
        <w:pStyle w:val="NoSpacing"/>
      </w:pPr>
      <w:r>
        <w:tab/>
        <w:t>1483</w:t>
      </w:r>
      <w:r>
        <w:tab/>
        <w:t>He was given 4 ells of scarlet cloth for coronation robes.</w:t>
      </w:r>
    </w:p>
    <w:p w14:paraId="75EC0B7A" w14:textId="267B957C" w:rsidR="00B32504" w:rsidRDefault="00B32504" w:rsidP="00E71FC3">
      <w:pPr>
        <w:pStyle w:val="NoSpacing"/>
      </w:pPr>
      <w:r>
        <w:tab/>
      </w:r>
      <w:r>
        <w:tab/>
        <w:t>(Coronation p.97)</w:t>
      </w:r>
    </w:p>
    <w:p w14:paraId="6E227549" w14:textId="3AFA570C" w:rsidR="00B32504" w:rsidRDefault="00B32504" w:rsidP="00E71FC3">
      <w:pPr>
        <w:pStyle w:val="NoSpacing"/>
      </w:pPr>
    </w:p>
    <w:p w14:paraId="30EA45FF" w14:textId="268C0AED" w:rsidR="00B32504" w:rsidRDefault="00B32504" w:rsidP="00E71FC3">
      <w:pPr>
        <w:pStyle w:val="NoSpacing"/>
      </w:pPr>
    </w:p>
    <w:p w14:paraId="658BDDEB" w14:textId="5E99BBCB" w:rsidR="00B32504" w:rsidRPr="00B32504" w:rsidRDefault="00B32504" w:rsidP="00E71FC3">
      <w:pPr>
        <w:pStyle w:val="NoSpacing"/>
      </w:pPr>
      <w:r>
        <w:t>10 June 2018</w:t>
      </w:r>
      <w:bookmarkStart w:id="0" w:name="_GoBack"/>
      <w:bookmarkEnd w:id="0"/>
    </w:p>
    <w:sectPr w:rsidR="00B32504" w:rsidRPr="00B3250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67C75" w14:textId="77777777" w:rsidR="00B32504" w:rsidRDefault="00B32504" w:rsidP="00E71FC3">
      <w:pPr>
        <w:spacing w:after="0" w:line="240" w:lineRule="auto"/>
      </w:pPr>
      <w:r>
        <w:separator/>
      </w:r>
    </w:p>
  </w:endnote>
  <w:endnote w:type="continuationSeparator" w:id="0">
    <w:p w14:paraId="6D00119E" w14:textId="77777777" w:rsidR="00B32504" w:rsidRDefault="00B3250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53F0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ADBE98" w14:textId="77777777" w:rsidR="00B32504" w:rsidRDefault="00B32504" w:rsidP="00E71FC3">
      <w:pPr>
        <w:spacing w:after="0" w:line="240" w:lineRule="auto"/>
      </w:pPr>
      <w:r>
        <w:separator/>
      </w:r>
    </w:p>
  </w:footnote>
  <w:footnote w:type="continuationSeparator" w:id="0">
    <w:p w14:paraId="4A94B5CD" w14:textId="77777777" w:rsidR="00B32504" w:rsidRDefault="00B3250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504"/>
    <w:rsid w:val="001A7C09"/>
    <w:rsid w:val="00577BD5"/>
    <w:rsid w:val="00656CBA"/>
    <w:rsid w:val="006A1F77"/>
    <w:rsid w:val="00733BE7"/>
    <w:rsid w:val="00AB52E8"/>
    <w:rsid w:val="00B16D3F"/>
    <w:rsid w:val="00B32504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FB156"/>
  <w15:chartTrackingRefBased/>
  <w15:docId w15:val="{5B7DDAF4-F93C-4E34-AAD1-FE55F0EFD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2018-06-10T14:58:00Z</dcterms:created>
  <dcterms:modified xsi:type="dcterms:W3CDTF">2018-06-10T15:01:00Z</dcterms:modified>
</cp:coreProperties>
</file>